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97F2" w14:textId="77777777" w:rsidR="00761BD4" w:rsidRDefault="00761BD4" w:rsidP="00761BD4">
      <w:pPr>
        <w:pStyle w:val="NoSpacing"/>
      </w:pPr>
      <w:r>
        <w:rPr>
          <w:u w:val="single"/>
        </w:rPr>
        <w:t>Richard BURTON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6040EE30" w14:textId="77777777" w:rsidR="00761BD4" w:rsidRDefault="00761BD4" w:rsidP="00761BD4">
      <w:pPr>
        <w:pStyle w:val="NoSpacing"/>
      </w:pPr>
      <w:r>
        <w:t>of Taunton, Somerset.</w:t>
      </w:r>
    </w:p>
    <w:p w14:paraId="35FE8805" w14:textId="77777777" w:rsidR="00761BD4" w:rsidRDefault="00761BD4" w:rsidP="00761BD4">
      <w:pPr>
        <w:pStyle w:val="NoSpacing"/>
      </w:pPr>
    </w:p>
    <w:p w14:paraId="00B506D4" w14:textId="77777777" w:rsidR="00761BD4" w:rsidRDefault="00761BD4" w:rsidP="00761BD4">
      <w:pPr>
        <w:pStyle w:val="NoSpacing"/>
      </w:pPr>
    </w:p>
    <w:p w14:paraId="3BD3B2C8" w14:textId="77777777" w:rsidR="00761BD4" w:rsidRDefault="00761BD4" w:rsidP="00761BD4">
      <w:pPr>
        <w:pStyle w:val="NoSpacing"/>
      </w:pPr>
      <w:r>
        <w:tab/>
        <w:t>1483</w:t>
      </w:r>
      <w:r>
        <w:tab/>
        <w:t xml:space="preserve">He made a plaint of debt against William </w:t>
      </w:r>
      <w:proofErr w:type="spellStart"/>
      <w:r>
        <w:t>Joce</w:t>
      </w:r>
      <w:proofErr w:type="spellEnd"/>
      <w:r>
        <w:t xml:space="preserve"> of London, haberdasher(q.v.).</w:t>
      </w:r>
    </w:p>
    <w:p w14:paraId="437E6C3D" w14:textId="77777777" w:rsidR="00761BD4" w:rsidRDefault="00761BD4" w:rsidP="00761BD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640B2D56" w14:textId="77777777" w:rsidR="00761BD4" w:rsidRDefault="00761BD4" w:rsidP="00761BD4">
      <w:pPr>
        <w:pStyle w:val="NoSpacing"/>
      </w:pPr>
    </w:p>
    <w:p w14:paraId="1BD71988" w14:textId="77777777" w:rsidR="00761BD4" w:rsidRDefault="00761BD4" w:rsidP="00761BD4">
      <w:pPr>
        <w:pStyle w:val="NoSpacing"/>
      </w:pPr>
    </w:p>
    <w:p w14:paraId="25FB2F5B" w14:textId="77777777" w:rsidR="00761BD4" w:rsidRDefault="00761BD4" w:rsidP="00761BD4">
      <w:pPr>
        <w:pStyle w:val="NoSpacing"/>
      </w:pPr>
      <w:r>
        <w:t>7 April 2019</w:t>
      </w:r>
    </w:p>
    <w:p w14:paraId="4B5EF781" w14:textId="77777777" w:rsidR="006B2F86" w:rsidRPr="00E71FC3" w:rsidRDefault="00761B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634B9" w14:textId="77777777" w:rsidR="00761BD4" w:rsidRDefault="00761BD4" w:rsidP="00E71FC3">
      <w:pPr>
        <w:spacing w:after="0" w:line="240" w:lineRule="auto"/>
      </w:pPr>
      <w:r>
        <w:separator/>
      </w:r>
    </w:p>
  </w:endnote>
  <w:endnote w:type="continuationSeparator" w:id="0">
    <w:p w14:paraId="2E8F27D5" w14:textId="77777777" w:rsidR="00761BD4" w:rsidRDefault="00761B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F99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9DBB2" w14:textId="77777777" w:rsidR="00761BD4" w:rsidRDefault="00761BD4" w:rsidP="00E71FC3">
      <w:pPr>
        <w:spacing w:after="0" w:line="240" w:lineRule="auto"/>
      </w:pPr>
      <w:r>
        <w:separator/>
      </w:r>
    </w:p>
  </w:footnote>
  <w:footnote w:type="continuationSeparator" w:id="0">
    <w:p w14:paraId="724395A5" w14:textId="77777777" w:rsidR="00761BD4" w:rsidRDefault="00761B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BD4"/>
    <w:rsid w:val="001A7C09"/>
    <w:rsid w:val="00577BD5"/>
    <w:rsid w:val="00656CBA"/>
    <w:rsid w:val="006A1F77"/>
    <w:rsid w:val="00733BE7"/>
    <w:rsid w:val="00761B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35C0A"/>
  <w15:chartTrackingRefBased/>
  <w15:docId w15:val="{52BCD897-D4E1-48E4-9B3E-D7197262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2019-05-08T19:24:00Z</dcterms:created>
  <dcterms:modified xsi:type="dcterms:W3CDTF">2019-05-08T19:24:00Z</dcterms:modified>
</cp:coreProperties>
</file>